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C783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58AACA7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440E681F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D44DA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0745FF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76s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152992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7BE88906" w14:textId="77777777" w:rsidR="00E13DE9" w:rsidRDefault="00E13DE9" w:rsidP="00E13DE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22DD93DB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E08F5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A7505" w14:textId="77777777" w:rsidR="00E13DE9" w:rsidRDefault="00E13DE9" w:rsidP="00E13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52B39A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DEEB4" w14:textId="77777777" w:rsidR="00E13DE9" w:rsidRDefault="00E13DE9" w:rsidP="009139A6">
      <w:r>
        <w:separator/>
      </w:r>
    </w:p>
  </w:endnote>
  <w:endnote w:type="continuationSeparator" w:id="0">
    <w:p w14:paraId="7E0D709E" w14:textId="77777777" w:rsidR="00E13DE9" w:rsidRDefault="00E13D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5A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B6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BA3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F615" w14:textId="77777777" w:rsidR="00E13DE9" w:rsidRDefault="00E13DE9" w:rsidP="009139A6">
      <w:r>
        <w:separator/>
      </w:r>
    </w:p>
  </w:footnote>
  <w:footnote w:type="continuationSeparator" w:id="0">
    <w:p w14:paraId="6FB0EC4E" w14:textId="77777777" w:rsidR="00E13DE9" w:rsidRDefault="00E13D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84C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27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71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E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3DE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A639F"/>
  <w15:chartTrackingRefBased/>
  <w15:docId w15:val="{D69ABF59-B562-4E55-BDEE-B713612A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2021-05-15T11:54:00Z</dcterms:created>
  <dcterms:modified xsi:type="dcterms:W3CDTF">2021-05-15T11:54:00Z</dcterms:modified>
</cp:coreProperties>
</file>